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260B8" w14:textId="1DD197B4" w:rsidR="00BA00AB" w:rsidRDefault="00A4587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MORTON (MORETON)</w:t>
      </w:r>
      <w:r>
        <w:rPr>
          <w:rFonts w:cs="Times New Roman"/>
          <w:szCs w:val="24"/>
        </w:rPr>
        <w:t xml:space="preserve">     (fl.1484)</w:t>
      </w:r>
    </w:p>
    <w:p w14:paraId="2FB64CF2" w14:textId="4C7ACCCC" w:rsidR="00A45872" w:rsidRDefault="00A4587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London, gentleman, alias late of Milborne St.Andrew, Dorset.</w:t>
      </w:r>
    </w:p>
    <w:p w14:paraId="548BEAB3" w14:textId="77777777" w:rsidR="00A45872" w:rsidRDefault="00A45872" w:rsidP="009139A6">
      <w:pPr>
        <w:pStyle w:val="NoSpacing"/>
        <w:rPr>
          <w:rFonts w:cs="Times New Roman"/>
          <w:szCs w:val="24"/>
        </w:rPr>
      </w:pPr>
    </w:p>
    <w:p w14:paraId="2054A578" w14:textId="77777777" w:rsidR="00A45872" w:rsidRDefault="00A45872" w:rsidP="009139A6">
      <w:pPr>
        <w:pStyle w:val="NoSpacing"/>
        <w:rPr>
          <w:rFonts w:cs="Times New Roman"/>
          <w:szCs w:val="24"/>
        </w:rPr>
      </w:pPr>
    </w:p>
    <w:p w14:paraId="0027B0B0" w14:textId="21BBC807" w:rsidR="00A45872" w:rsidRDefault="00A4587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Feb.1484</w:t>
      </w:r>
      <w:r>
        <w:rPr>
          <w:rFonts w:cs="Times New Roman"/>
          <w:szCs w:val="24"/>
        </w:rPr>
        <w:tab/>
        <w:t>He was granted a general pardon.</w:t>
      </w:r>
    </w:p>
    <w:p w14:paraId="6320C304" w14:textId="77777777" w:rsidR="00A45872" w:rsidRDefault="00A45872" w:rsidP="00A458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(“The Pardon Rolls of Richard III 1484-5” ed. Hannes Kleineke, </w:t>
      </w:r>
    </w:p>
    <w:p w14:paraId="550846EC" w14:textId="5E9C0447" w:rsidR="00A45872" w:rsidRDefault="00A45872" w:rsidP="00A45872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</w:t>
      </w:r>
      <w:r>
        <w:rPr>
          <w:rFonts w:cs="Times New Roman"/>
          <w:szCs w:val="24"/>
        </w:rPr>
        <w:t>4)</w:t>
      </w:r>
    </w:p>
    <w:p w14:paraId="65944428" w14:textId="77777777" w:rsidR="00A45872" w:rsidRDefault="00A45872" w:rsidP="00A45872">
      <w:pPr>
        <w:pStyle w:val="NoSpacing"/>
        <w:rPr>
          <w:rFonts w:cs="Times New Roman"/>
          <w:szCs w:val="24"/>
        </w:rPr>
      </w:pPr>
    </w:p>
    <w:p w14:paraId="32335814" w14:textId="77777777" w:rsidR="00A45872" w:rsidRDefault="00A45872" w:rsidP="00A45872">
      <w:pPr>
        <w:pStyle w:val="NoSpacing"/>
        <w:rPr>
          <w:rFonts w:cs="Times New Roman"/>
          <w:szCs w:val="24"/>
        </w:rPr>
      </w:pPr>
    </w:p>
    <w:p w14:paraId="44060DD8" w14:textId="4D0C104C" w:rsidR="00A45872" w:rsidRPr="00A45872" w:rsidRDefault="00A45872" w:rsidP="00A458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June 2023</w:t>
      </w:r>
    </w:p>
    <w:sectPr w:rsidR="00A45872" w:rsidRPr="00A458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C3724" w14:textId="77777777" w:rsidR="00A45872" w:rsidRDefault="00A45872" w:rsidP="009139A6">
      <w:r>
        <w:separator/>
      </w:r>
    </w:p>
  </w:endnote>
  <w:endnote w:type="continuationSeparator" w:id="0">
    <w:p w14:paraId="1A44DD15" w14:textId="77777777" w:rsidR="00A45872" w:rsidRDefault="00A458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414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12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13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56017" w14:textId="77777777" w:rsidR="00A45872" w:rsidRDefault="00A45872" w:rsidP="009139A6">
      <w:r>
        <w:separator/>
      </w:r>
    </w:p>
  </w:footnote>
  <w:footnote w:type="continuationSeparator" w:id="0">
    <w:p w14:paraId="361916F5" w14:textId="77777777" w:rsidR="00A45872" w:rsidRDefault="00A458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FC4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16E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73C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872"/>
    <w:rsid w:val="000666E0"/>
    <w:rsid w:val="002510B7"/>
    <w:rsid w:val="005C130B"/>
    <w:rsid w:val="00826F5C"/>
    <w:rsid w:val="009139A6"/>
    <w:rsid w:val="009448BB"/>
    <w:rsid w:val="00947624"/>
    <w:rsid w:val="00A3176C"/>
    <w:rsid w:val="00A45872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E826"/>
  <w15:chartTrackingRefBased/>
  <w15:docId w15:val="{D90BAA28-3BDE-49F3-AD34-8555CCF5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2023-06-30T19:53:00Z</dcterms:created>
  <dcterms:modified xsi:type="dcterms:W3CDTF">2023-06-30T19:56:00Z</dcterms:modified>
</cp:coreProperties>
</file>